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B5415D3" w14:textId="48271328" w:rsidR="00A91CB1" w:rsidRDefault="00136805" w:rsidP="00DC08BA">
      <w:pPr>
        <w:pStyle w:val="Heading1"/>
        <w:contextualSpacing/>
      </w:pPr>
      <w:r>
        <w:br/>
      </w:r>
      <w:r w:rsidR="00BB0ED6">
        <w:t xml:space="preserve">1.2: </w:t>
      </w:r>
      <w:r w:rsidR="00A84060">
        <w:t>Plants</w:t>
      </w:r>
      <w:r w:rsidR="00EC466A">
        <w:t xml:space="preserve"> Storyline</w:t>
      </w:r>
      <w:r w:rsidR="00BB0ED6">
        <w:t xml:space="preserve"> Reading</w:t>
      </w:r>
    </w:p>
    <w:p w14:paraId="1A5C45E9" w14:textId="6D1646D2" w:rsidR="00790720" w:rsidRDefault="00EC466A" w:rsidP="00DC08BA">
      <w:pPr>
        <w:pStyle w:val="Heading1"/>
        <w:contextualSpacing/>
      </w:pPr>
      <w:r>
        <w:t>Learning from</w:t>
      </w:r>
      <w:r w:rsidR="00200330">
        <w:t xml:space="preserve"> the W</w:t>
      </w:r>
      <w:r w:rsidR="00ED6B76">
        <w:t>ork of</w:t>
      </w:r>
      <w:r>
        <w:t xml:space="preserve"> </w:t>
      </w:r>
      <w:proofErr w:type="spellStart"/>
      <w:r w:rsidR="00FC1F1E">
        <w:t>Asima</w:t>
      </w:r>
      <w:proofErr w:type="spellEnd"/>
      <w:r w:rsidR="00FC1F1E">
        <w:t xml:space="preserve"> Chatterjee</w:t>
      </w:r>
    </w:p>
    <w:p w14:paraId="41E1D2E9" w14:textId="5B0F94B8" w:rsidR="00200330" w:rsidRPr="00DC08BA" w:rsidRDefault="008579ED" w:rsidP="00DC08BA">
      <w:pPr>
        <w:pStyle w:val="standard"/>
        <w:ind w:firstLine="0"/>
        <w:rPr>
          <w:color w:val="000000" w:themeColor="text1"/>
        </w:rPr>
      </w:pPr>
      <w:r w:rsidRPr="00DC08BA">
        <w:rPr>
          <w:b/>
          <w:noProof/>
        </w:rPr>
        <w:drawing>
          <wp:anchor distT="0" distB="0" distL="114300" distR="114300" simplePos="0" relativeHeight="251666432" behindDoc="0" locked="0" layoutInCell="1" allowOverlap="1" wp14:anchorId="031D620E" wp14:editId="64B0D77E">
            <wp:simplePos x="0" y="0"/>
            <wp:positionH relativeFrom="column">
              <wp:posOffset>3653155</wp:posOffset>
            </wp:positionH>
            <wp:positionV relativeFrom="paragraph">
              <wp:posOffset>470535</wp:posOffset>
            </wp:positionV>
            <wp:extent cx="2082800" cy="2533650"/>
            <wp:effectExtent l="0" t="0" r="0" b="635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2082800" cy="2533650"/>
                    </a:xfrm>
                    <a:prstGeom prst="rect">
                      <a:avLst/>
                    </a:prstGeom>
                  </pic:spPr>
                </pic:pic>
              </a:graphicData>
            </a:graphic>
            <wp14:sizeRelH relativeFrom="page">
              <wp14:pctWidth>0</wp14:pctWidth>
            </wp14:sizeRelH>
            <wp14:sizeRelV relativeFrom="page">
              <wp14:pctHeight>0</wp14:pctHeight>
            </wp14:sizeRelV>
          </wp:anchor>
        </w:drawing>
      </w:r>
      <w:r w:rsidR="00200330" w:rsidRPr="0022758B">
        <w:rPr>
          <w:b/>
          <w:i/>
          <w:color w:val="000000" w:themeColor="text1"/>
        </w:rPr>
        <w:t xml:space="preserve">Purpose for reading: </w:t>
      </w:r>
      <w:r w:rsidR="00200330">
        <w:rPr>
          <w:i/>
          <w:color w:val="000000" w:themeColor="text1"/>
        </w:rPr>
        <w:t xml:space="preserve">As you read this text, work to make sense of the roles you will take on during this unit and how those roles relate to the work scientists do. </w:t>
      </w:r>
    </w:p>
    <w:p w14:paraId="418B886B" w14:textId="7214732D" w:rsidR="00914D8F" w:rsidRDefault="00914D8F" w:rsidP="00DC08BA">
      <w:pPr>
        <w:ind w:firstLine="720"/>
      </w:pPr>
      <w:r>
        <w:t xml:space="preserve">In </w:t>
      </w:r>
      <w:r w:rsidRPr="000E1780">
        <w:rPr>
          <w:i/>
        </w:rPr>
        <w:t>Systems and Scale</w:t>
      </w:r>
      <w:r>
        <w:t xml:space="preserve">, you </w:t>
      </w:r>
      <w:r w:rsidR="00422662">
        <w:t xml:space="preserve">collaborated </w:t>
      </w:r>
      <w:r>
        <w:t>with your classmates as questioners, investigators, and explainers to figure out what happens to ethanol when it burns. You then used that understanding to explain what happens to o</w:t>
      </w:r>
      <w:r w:rsidR="00A84060">
        <w:t xml:space="preserve">ther materials when they burn. </w:t>
      </w:r>
      <w:r>
        <w:t xml:space="preserve">Now, you will be taking on the roles of questioner, investigator, and explainer to figure out how </w:t>
      </w:r>
      <w:r w:rsidR="00A84060">
        <w:t>plants</w:t>
      </w:r>
      <w:r>
        <w:t xml:space="preserve"> use matter and energy to grow and move. </w:t>
      </w:r>
      <w:r w:rsidR="00623C50">
        <w:t xml:space="preserve">Plant scientists </w:t>
      </w:r>
      <w:r>
        <w:t xml:space="preserve">move through these same roles. </w:t>
      </w:r>
    </w:p>
    <w:p w14:paraId="78B2BF38" w14:textId="5B66DAD6" w:rsidR="00914D8F" w:rsidRDefault="00914D8F">
      <w:pPr>
        <w:ind w:firstLine="720"/>
      </w:pPr>
      <w:r>
        <w:t xml:space="preserve">Let’s </w:t>
      </w:r>
      <w:r w:rsidR="002C2BE7">
        <w:t xml:space="preserve">consider </w:t>
      </w:r>
      <w:r>
        <w:t xml:space="preserve">how </w:t>
      </w:r>
      <w:proofErr w:type="spellStart"/>
      <w:r w:rsidR="00A84060">
        <w:t>Asima</w:t>
      </w:r>
      <w:proofErr w:type="spellEnd"/>
      <w:r w:rsidR="00A84060">
        <w:t xml:space="preserve"> Chatterjee</w:t>
      </w:r>
      <w:r w:rsidR="002C2BE7">
        <w:t xml:space="preserve">, </w:t>
      </w:r>
      <w:r>
        <w:t xml:space="preserve">a </w:t>
      </w:r>
      <w:r w:rsidR="00A84060">
        <w:t xml:space="preserve">plant </w:t>
      </w:r>
      <w:r>
        <w:t>biochemist</w:t>
      </w:r>
      <w:r w:rsidR="002C2BE7">
        <w:t xml:space="preserve">, </w:t>
      </w:r>
      <w:r>
        <w:t xml:space="preserve">studied how </w:t>
      </w:r>
      <w:r w:rsidR="00A84060">
        <w:t xml:space="preserve">plants change matter to make molecules that can be used in medicine. </w:t>
      </w:r>
      <w:r w:rsidR="00EE189E">
        <w:t xml:space="preserve">Chatterjee was born in 1917 in Calcutta, India. She grew up and studied there. </w:t>
      </w:r>
      <w:r w:rsidR="00A84060">
        <w:t>She was the first woman in India to get a doctoral degree in science</w:t>
      </w:r>
      <w:r w:rsidR="000E481A">
        <w:t>!</w:t>
      </w:r>
      <w:r w:rsidR="00A84060">
        <w:t xml:space="preserve"> After getting her doctorate, she continued to work and teach in India. </w:t>
      </w:r>
      <w:r>
        <w:t xml:space="preserve">In </w:t>
      </w:r>
      <w:r w:rsidR="00A84060">
        <w:t>her</w:t>
      </w:r>
      <w:r>
        <w:t xml:space="preserve"> </w:t>
      </w:r>
      <w:r w:rsidR="002C2BE7">
        <w:t>career</w:t>
      </w:r>
      <w:r>
        <w:t xml:space="preserve">, </w:t>
      </w:r>
      <w:r w:rsidR="00EE189E">
        <w:t>s</w:t>
      </w:r>
      <w:r>
        <w:t>he was a questioner, investigator, and explainer.</w:t>
      </w:r>
      <w:r w:rsidR="00714E7E" w:rsidRPr="00714E7E">
        <w:t xml:space="preserve"> </w:t>
      </w:r>
    </w:p>
    <w:p w14:paraId="5B3C960E" w14:textId="5760C70A" w:rsidR="00914D8F" w:rsidRPr="00DC08BA" w:rsidRDefault="008579ED" w:rsidP="00DC08BA">
      <w:pPr>
        <w:ind w:firstLine="720"/>
        <w:rPr>
          <w:i/>
        </w:rPr>
      </w:pPr>
      <w:r>
        <w:rPr>
          <w:noProof/>
        </w:rPr>
        <mc:AlternateContent>
          <mc:Choice Requires="wps">
            <w:drawing>
              <wp:anchor distT="0" distB="0" distL="114300" distR="114300" simplePos="0" relativeHeight="251661312" behindDoc="0" locked="0" layoutInCell="1" allowOverlap="1" wp14:anchorId="0D4D46A5" wp14:editId="1BFC689D">
                <wp:simplePos x="0" y="0"/>
                <wp:positionH relativeFrom="column">
                  <wp:posOffset>3657600</wp:posOffset>
                </wp:positionH>
                <wp:positionV relativeFrom="paragraph">
                  <wp:posOffset>36830</wp:posOffset>
                </wp:positionV>
                <wp:extent cx="2092960" cy="187325"/>
                <wp:effectExtent l="0" t="0" r="0" b="0"/>
                <wp:wrapSquare wrapText="bothSides"/>
                <wp:docPr id="2" name="Text Box 2"/>
                <wp:cNvGraphicFramePr/>
                <a:graphic xmlns:a="http://schemas.openxmlformats.org/drawingml/2006/main">
                  <a:graphicData uri="http://schemas.microsoft.com/office/word/2010/wordprocessingShape">
                    <wps:wsp>
                      <wps:cNvSpPr txBox="1"/>
                      <wps:spPr>
                        <a:xfrm>
                          <a:off x="0" y="0"/>
                          <a:ext cx="2092960" cy="187325"/>
                        </a:xfrm>
                        <a:prstGeom prst="rect">
                          <a:avLst/>
                        </a:prstGeom>
                        <a:solidFill>
                          <a:prstClr val="white"/>
                        </a:solidFill>
                        <a:ln>
                          <a:noFill/>
                        </a:ln>
                        <a:effectLst/>
                      </wps:spPr>
                      <wps:txbx>
                        <w:txbxContent>
                          <w:p w14:paraId="0812C25E" w14:textId="55141C0B" w:rsidR="00FD04C2" w:rsidRPr="00DC08BA" w:rsidRDefault="00714E7E" w:rsidP="00DC08BA">
                            <w:pPr>
                              <w:pStyle w:val="Caption"/>
                              <w:rPr>
                                <w:noProof/>
                                <w:color w:val="000000" w:themeColor="text1"/>
                              </w:rPr>
                            </w:pPr>
                            <w:proofErr w:type="spellStart"/>
                            <w:r w:rsidRPr="008B6240">
                              <w:rPr>
                                <w:color w:val="000000" w:themeColor="text1"/>
                              </w:rPr>
                              <w:t>Asima</w:t>
                            </w:r>
                            <w:proofErr w:type="spellEnd"/>
                            <w:r w:rsidRPr="008B6240">
                              <w:rPr>
                                <w:color w:val="000000" w:themeColor="text1"/>
                              </w:rPr>
                              <w:t xml:space="preserve"> Chatterjee</w:t>
                            </w:r>
                            <w:r w:rsidR="008B6240">
                              <w:rPr>
                                <w:color w:val="000000" w:themeColor="text1"/>
                              </w:rPr>
                              <w:t>,</w:t>
                            </w:r>
                            <w:r w:rsidR="008B6240" w:rsidRPr="00DC08BA">
                              <w:rPr>
                                <w:color w:val="000000" w:themeColor="text1"/>
                              </w:rPr>
                              <w:t xml:space="preserve"> </w:t>
                            </w:r>
                            <w:hyperlink r:id="rId9" w:history="1">
                              <w:r w:rsidR="008B6240" w:rsidRPr="00DC08BA">
                                <w:rPr>
                                  <w:rStyle w:val="Hyperlink"/>
                                  <w:color w:val="000000" w:themeColor="text1"/>
                                  <w:u w:val="none"/>
                                </w:rPr>
                                <w:t>CC BY-NC-SA 3.0</w:t>
                              </w:r>
                            </w:hyperlink>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type w14:anchorId="0D4D46A5" id="_x0000_t202" coordsize="21600,21600" o:spt="202" path="m0,0l0,21600,21600,21600,21600,0xe">
                <v:stroke joinstyle="miter"/>
                <v:path gradientshapeok="t" o:connecttype="rect"/>
              </v:shapetype>
              <v:shape id="Text Box 2" o:spid="_x0000_s1026" type="#_x0000_t202" style="position:absolute;left:0;text-align:left;margin-left:4in;margin-top:2.9pt;width:164.8pt;height:14.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" stroked="f">
                <v:textbox inset="0,0,0,0">
                  <w:txbxContent>
                    <w:p w14:paraId="0812C25E" w14:textId="55141C0B" w:rsidR="00FD04C2" w:rsidRPr="00DC08BA" w:rsidRDefault="00714E7E" w:rsidP="00DC08BA">
                      <w:pPr>
                        <w:pStyle w:val="Caption"/>
                        <w:rPr>
                          <w:noProof/>
                          <w:color w:val="000000" w:themeColor="text1"/>
                        </w:rPr>
                      </w:pPr>
                      <w:proofErr w:type="spellStart"/>
                      <w:r w:rsidRPr="008B6240">
                        <w:rPr>
                          <w:color w:val="000000" w:themeColor="text1"/>
                        </w:rPr>
                        <w:t>Asima</w:t>
                      </w:r>
                      <w:proofErr w:type="spellEnd"/>
                      <w:r w:rsidRPr="008B6240">
                        <w:rPr>
                          <w:color w:val="000000" w:themeColor="text1"/>
                        </w:rPr>
                        <w:t xml:space="preserve"> Chatterjee</w:t>
                      </w:r>
                      <w:r w:rsidR="008B6240">
                        <w:rPr>
                          <w:color w:val="000000" w:themeColor="text1"/>
                        </w:rPr>
                        <w:t>,</w:t>
                      </w:r>
                      <w:r w:rsidR="008B6240" w:rsidRPr="00DC08BA">
                        <w:rPr>
                          <w:color w:val="000000" w:themeColor="text1"/>
                        </w:rPr>
                        <w:t xml:space="preserve"> </w:t>
                      </w:r>
                      <w:hyperlink r:id="rId10" w:history="1">
                        <w:r w:rsidR="008B6240" w:rsidRPr="00DC08BA">
                          <w:rPr>
                            <w:rStyle w:val="Hyperlink"/>
                            <w:color w:val="000000" w:themeColor="text1"/>
                            <w:u w:val="none"/>
                          </w:rPr>
                          <w:t>CC BY-NC-SA 3.0</w:t>
                        </w:r>
                      </w:hyperlink>
                    </w:p>
                  </w:txbxContent>
                </v:textbox>
                <w10:wrap type="square"/>
              </v:shape>
            </w:pict>
          </mc:Fallback>
        </mc:AlternateContent>
      </w:r>
      <w:r w:rsidR="008B6240">
        <w:rPr>
          <w:b/>
        </w:rPr>
        <w:t>Chatterjee</w:t>
      </w:r>
      <w:r w:rsidR="00914D8F" w:rsidRPr="00DC08BA">
        <w:rPr>
          <w:b/>
        </w:rPr>
        <w:t xml:space="preserve"> was a questioner.</w:t>
      </w:r>
      <w:r w:rsidR="00914D8F">
        <w:rPr>
          <w:i/>
        </w:rPr>
        <w:t xml:space="preserve"> </w:t>
      </w:r>
      <w:r w:rsidR="008B6240">
        <w:t xml:space="preserve">Chatterjee wondered about the molecules different plants make as they grow. She asked questions about the molecules in plants that were common in India. She also asked questions about how molecules from plants </w:t>
      </w:r>
      <w:proofErr w:type="gramStart"/>
      <w:r w:rsidR="008B6240">
        <w:t>may be useful people</w:t>
      </w:r>
      <w:proofErr w:type="gramEnd"/>
      <w:r w:rsidR="008B6240">
        <w:t xml:space="preserve">. All of her questions were about the material world and could be </w:t>
      </w:r>
      <w:r w:rsidR="00914D8F">
        <w:t xml:space="preserve">explored </w:t>
      </w:r>
      <w:r w:rsidR="008B6240">
        <w:t>by</w:t>
      </w:r>
      <w:r w:rsidR="00914D8F">
        <w:t xml:space="preserve"> collecting evidence. During this unit, you’ll be a questioner. You will develop scientific questions through discussions with your peers and the Expressing Ideas</w:t>
      </w:r>
      <w:r w:rsidR="00A44084">
        <w:t xml:space="preserve"> and Questions</w:t>
      </w:r>
      <w:r w:rsidR="00914D8F">
        <w:t xml:space="preserve"> Tool. </w:t>
      </w:r>
    </w:p>
    <w:p w14:paraId="6E2D8D87" w14:textId="44BCB95D" w:rsidR="00914D8F" w:rsidRDefault="00DC036D">
      <w:pPr>
        <w:ind w:firstLine="720"/>
      </w:pPr>
      <w:r w:rsidRPr="0011674F">
        <w:rPr>
          <w:noProof/>
        </w:rPr>
        <w:drawing>
          <wp:anchor distT="0" distB="0" distL="114300" distR="114300" simplePos="0" relativeHeight="251663360" behindDoc="0" locked="0" layoutInCell="1" allowOverlap="1" wp14:anchorId="434C7BE0" wp14:editId="72E8D600">
            <wp:simplePos x="0" y="0"/>
            <wp:positionH relativeFrom="column">
              <wp:posOffset>26670</wp:posOffset>
            </wp:positionH>
            <wp:positionV relativeFrom="paragraph">
              <wp:posOffset>56515</wp:posOffset>
            </wp:positionV>
            <wp:extent cx="1835150" cy="2411095"/>
            <wp:effectExtent l="0" t="0" r="0" b="1905"/>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835150" cy="2411095"/>
                    </a:xfrm>
                    <a:prstGeom prst="rect">
                      <a:avLst/>
                    </a:prstGeom>
                  </pic:spPr>
                </pic:pic>
              </a:graphicData>
            </a:graphic>
            <wp14:sizeRelH relativeFrom="page">
              <wp14:pctWidth>0</wp14:pctWidth>
            </wp14:sizeRelH>
            <wp14:sizeRelV relativeFrom="page">
              <wp14:pctHeight>0</wp14:pctHeight>
            </wp14:sizeRelV>
          </wp:anchor>
        </w:drawing>
      </w:r>
      <w:r w:rsidR="008B6240">
        <w:rPr>
          <w:b/>
        </w:rPr>
        <w:t>Chatterjee</w:t>
      </w:r>
      <w:r w:rsidR="00914D8F" w:rsidRPr="00DC08BA">
        <w:rPr>
          <w:b/>
        </w:rPr>
        <w:t xml:space="preserve"> was an investigator.</w:t>
      </w:r>
      <w:r w:rsidR="00914D8F">
        <w:rPr>
          <w:i/>
        </w:rPr>
        <w:t xml:space="preserve">  </w:t>
      </w:r>
      <w:r w:rsidR="002C2BE7">
        <w:t xml:space="preserve">Collaborating </w:t>
      </w:r>
      <w:r w:rsidR="00914D8F">
        <w:t xml:space="preserve">with colleagues, </w:t>
      </w:r>
      <w:r w:rsidR="002C2BE7">
        <w:t xml:space="preserve">Chatterjee </w:t>
      </w:r>
      <w:r w:rsidR="00914D8F">
        <w:t xml:space="preserve">conducted investigations to answer </w:t>
      </w:r>
      <w:r w:rsidR="008B6240">
        <w:t>her</w:t>
      </w:r>
      <w:r w:rsidR="00914D8F">
        <w:t xml:space="preserve"> questions </w:t>
      </w:r>
      <w:r w:rsidR="008B6240">
        <w:t>about the molecules in plants</w:t>
      </w:r>
      <w:r w:rsidR="00914D8F">
        <w:t xml:space="preserve">. </w:t>
      </w:r>
      <w:r w:rsidR="008B6240">
        <w:t>Her</w:t>
      </w:r>
      <w:r w:rsidR="00914D8F">
        <w:t xml:space="preserve"> investigations built on the methods and results of other scientists</w:t>
      </w:r>
      <w:r w:rsidR="00CA51A4">
        <w:t xml:space="preserve"> and people</w:t>
      </w:r>
      <w:r w:rsidR="00914D8F">
        <w:t xml:space="preserve">. For example, </w:t>
      </w:r>
      <w:r w:rsidR="00CA51A4">
        <w:t>a plant</w:t>
      </w:r>
      <w:r w:rsidR="002C2BE7">
        <w:t xml:space="preserve"> called</w:t>
      </w:r>
      <w:r w:rsidR="00CA51A4">
        <w:t xml:space="preserve"> </w:t>
      </w:r>
      <w:proofErr w:type="spellStart"/>
      <w:r w:rsidR="00CA51A4">
        <w:t>Jatamansi</w:t>
      </w:r>
      <w:proofErr w:type="spellEnd"/>
      <w:r w:rsidR="00CA51A4">
        <w:t xml:space="preserve"> was </w:t>
      </w:r>
      <w:r w:rsidR="003E4826">
        <w:t>commonly</w:t>
      </w:r>
      <w:r w:rsidR="002C2BE7">
        <w:t xml:space="preserve"> used</w:t>
      </w:r>
      <w:r w:rsidR="003E4826">
        <w:t xml:space="preserve"> </w:t>
      </w:r>
      <w:r w:rsidR="00CA51A4">
        <w:t>in Indian medicine to reduce stress. Chatterjee dried and powdere</w:t>
      </w:r>
      <w:r w:rsidR="003E4826">
        <w:t xml:space="preserve">d small pieces of the plant's roots </w:t>
      </w:r>
      <w:r w:rsidR="008D7CB6">
        <w:t xml:space="preserve">to investigate the molecules that </w:t>
      </w:r>
      <w:r w:rsidR="00917846">
        <w:t>the roots are made of</w:t>
      </w:r>
      <w:r w:rsidR="008D7CB6">
        <w:t xml:space="preserve">. </w:t>
      </w:r>
    </w:p>
    <w:p w14:paraId="3785CC24" w14:textId="17200DEA" w:rsidR="00914D8F" w:rsidRDefault="0011674F">
      <w:pPr>
        <w:ind w:firstLine="720"/>
      </w:pPr>
      <w:r>
        <w:rPr>
          <w:noProof/>
        </w:rPr>
        <mc:AlternateContent>
          <mc:Choice Requires="wps">
            <w:drawing>
              <wp:anchor distT="0" distB="0" distL="114300" distR="114300" simplePos="0" relativeHeight="251665408" behindDoc="0" locked="0" layoutInCell="1" allowOverlap="1" wp14:anchorId="21E1C5CF" wp14:editId="18794893">
                <wp:simplePos x="0" y="0"/>
                <wp:positionH relativeFrom="column">
                  <wp:posOffset>-1949450</wp:posOffset>
                </wp:positionH>
                <wp:positionV relativeFrom="paragraph">
                  <wp:posOffset>1153160</wp:posOffset>
                </wp:positionV>
                <wp:extent cx="1814830" cy="180975"/>
                <wp:effectExtent l="0" t="0" r="0" b="0"/>
                <wp:wrapSquare wrapText="bothSides"/>
                <wp:docPr id="4" name="Text Box 4"/>
                <wp:cNvGraphicFramePr/>
                <a:graphic xmlns:a="http://schemas.openxmlformats.org/drawingml/2006/main">
                  <a:graphicData uri="http://schemas.microsoft.com/office/word/2010/wordprocessingShape">
                    <wps:wsp>
                      <wps:cNvSpPr txBox="1"/>
                      <wps:spPr>
                        <a:xfrm>
                          <a:off x="0" y="0"/>
                          <a:ext cx="1814830" cy="180975"/>
                        </a:xfrm>
                        <a:prstGeom prst="rect">
                          <a:avLst/>
                        </a:prstGeom>
                        <a:solidFill>
                          <a:prstClr val="white"/>
                        </a:solidFill>
                        <a:ln>
                          <a:noFill/>
                        </a:ln>
                        <a:effectLst/>
                      </wps:spPr>
                      <wps:txbx>
                        <w:txbxContent>
                          <w:p w14:paraId="6551EFBA" w14:textId="56E716F0" w:rsidR="0011674F" w:rsidRPr="00DC08BA" w:rsidRDefault="005771AA" w:rsidP="00DC08BA">
                            <w:pPr>
                              <w:pStyle w:val="Caption"/>
                              <w:rPr>
                                <w:noProof/>
                                <w:color w:val="000000" w:themeColor="text1"/>
                              </w:rPr>
                            </w:pPr>
                            <w:hyperlink r:id="rId12" w:history="1">
                              <w:proofErr w:type="spellStart"/>
                              <w:r w:rsidR="0011674F" w:rsidRPr="00DC08BA">
                                <w:rPr>
                                  <w:rStyle w:val="Hyperlink"/>
                                  <w:color w:val="000000" w:themeColor="text1"/>
                                  <w:u w:val="none"/>
                                </w:rPr>
                                <w:t>Jatamansi</w:t>
                              </w:r>
                              <w:proofErr w:type="spellEnd"/>
                              <w:r w:rsidR="0011674F" w:rsidRPr="00DC08BA">
                                <w:rPr>
                                  <w:rStyle w:val="Hyperlink"/>
                                  <w:color w:val="000000" w:themeColor="text1"/>
                                  <w:u w:val="none"/>
                                </w:rPr>
                                <w:t xml:space="preserve">, </w:t>
                              </w:r>
                              <w:r w:rsidR="00DC036D" w:rsidRPr="00DC08BA">
                                <w:rPr>
                                  <w:rStyle w:val="Hyperlink"/>
                                  <w:color w:val="000000" w:themeColor="text1"/>
                                  <w:u w:val="none"/>
                                </w:rPr>
                                <w:t>PD-1923</w:t>
                              </w:r>
                            </w:hyperlink>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mv="urn:schemas-microsoft-com:mac:vml" xmlns:mo="http://schemas.microsoft.com/office/mac/office/2008/main">
            <w:pict>
              <v:shape w14:anchorId="21E1C5CF" id="Text Box 4" o:spid="_x0000_s1027" type="#_x0000_t202" style="position:absolute;left:0;text-align:left;margin-left:-153.5pt;margin-top:90.8pt;width:142.9pt;height:14.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" stroked="f">
                <v:textbox inset="0,0,0,0">
                  <w:txbxContent>
                    <w:p w14:paraId="6551EFBA" w14:textId="56E716F0" w:rsidR="0011674F" w:rsidRPr="00DC08BA" w:rsidRDefault="004B617D" w:rsidP="00DC08BA">
                      <w:pPr>
                        <w:pStyle w:val="Caption"/>
                        <w:rPr>
                          <w:noProof/>
                          <w:color w:val="000000" w:themeColor="text1"/>
                        </w:rPr>
                      </w:pPr>
                      <w:hyperlink r:id="rId16" w:history="1">
                        <w:proofErr w:type="spellStart"/>
                        <w:r w:rsidR="0011674F" w:rsidRPr="00DC08BA">
                          <w:rPr>
                            <w:rStyle w:val="Hyperlink"/>
                            <w:color w:val="000000" w:themeColor="text1"/>
                            <w:u w:val="none"/>
                          </w:rPr>
                          <w:t>Jatamansi</w:t>
                        </w:r>
                        <w:proofErr w:type="spellEnd"/>
                        <w:r w:rsidR="0011674F" w:rsidRPr="00DC08BA">
                          <w:rPr>
                            <w:rStyle w:val="Hyperlink"/>
                            <w:color w:val="000000" w:themeColor="text1"/>
                            <w:u w:val="none"/>
                          </w:rPr>
                          <w:t xml:space="preserve">, </w:t>
                        </w:r>
                        <w:r w:rsidR="00DC036D" w:rsidRPr="00DC08BA">
                          <w:rPr>
                            <w:rStyle w:val="Hyperlink"/>
                            <w:color w:val="000000" w:themeColor="text1"/>
                            <w:u w:val="none"/>
                          </w:rPr>
                          <w:t>PD-1923</w:t>
                        </w:r>
                      </w:hyperlink>
                    </w:p>
                  </w:txbxContent>
                </v:textbox>
                <w10:wrap type="square"/>
              </v:shape>
            </w:pict>
          </mc:Fallback>
        </mc:AlternateContent>
      </w:r>
      <w:r w:rsidR="00914D8F">
        <w:t xml:space="preserve">During the unit, you’ll be an investigator. You’ll make predictions and then collect evidence to help answer the questions you asked earlier in the unit. Your methods will build on what you learned during the </w:t>
      </w:r>
      <w:r w:rsidR="00914D8F" w:rsidRPr="000E1780">
        <w:rPr>
          <w:i/>
        </w:rPr>
        <w:t>Systems &amp; Scale</w:t>
      </w:r>
      <w:r w:rsidR="00914D8F">
        <w:t xml:space="preserve"> unit. It will be important to keep notes of your predictions, your methods, and the evidence</w:t>
      </w:r>
      <w:r w:rsidR="00DC036D">
        <w:t xml:space="preserve"> you collect on the Predictions </w:t>
      </w:r>
      <w:r w:rsidR="00914D8F">
        <w:t xml:space="preserve">Tool, the investigation worksheets, and the Evidence-Based Arguments Tool. Your notes will help you remember your ideas and evidence </w:t>
      </w:r>
      <w:r w:rsidR="002C2BE7">
        <w:t>so you can discuss</w:t>
      </w:r>
      <w:r w:rsidR="00914D8F">
        <w:t xml:space="preserve"> them with your peers. </w:t>
      </w:r>
    </w:p>
    <w:p w14:paraId="35C847EC" w14:textId="4F5957AB" w:rsidR="00914D8F" w:rsidRDefault="00914D8F">
      <w:pPr>
        <w:ind w:firstLine="720"/>
      </w:pPr>
      <w:r>
        <w:lastRenderedPageBreak/>
        <w:t xml:space="preserve">After </w:t>
      </w:r>
      <w:r w:rsidR="00DC036D">
        <w:t>Chatterjee</w:t>
      </w:r>
      <w:r>
        <w:t xml:space="preserve"> completed </w:t>
      </w:r>
      <w:r w:rsidR="00DC036D">
        <w:t>her initial investigations</w:t>
      </w:r>
      <w:r>
        <w:t xml:space="preserve">, </w:t>
      </w:r>
      <w:r w:rsidR="00DC036D">
        <w:t>she</w:t>
      </w:r>
      <w:r>
        <w:t xml:space="preserve"> had evidence about some </w:t>
      </w:r>
      <w:r w:rsidR="00DC036D">
        <w:t xml:space="preserve">of the </w:t>
      </w:r>
      <w:r>
        <w:t xml:space="preserve">molecules </w:t>
      </w:r>
      <w:r w:rsidR="00DC036D">
        <w:t>plant</w:t>
      </w:r>
      <w:r>
        <w:t xml:space="preserve"> cells </w:t>
      </w:r>
      <w:r w:rsidR="00DC036D">
        <w:t>made as they grow</w:t>
      </w:r>
      <w:r>
        <w:t xml:space="preserve">. </w:t>
      </w:r>
      <w:r w:rsidR="003E4826">
        <w:t xml:space="preserve">The </w:t>
      </w:r>
      <w:proofErr w:type="spellStart"/>
      <w:r w:rsidR="00DC036D">
        <w:t>Jatamansi</w:t>
      </w:r>
      <w:proofErr w:type="spellEnd"/>
      <w:r w:rsidR="00DC036D">
        <w:t xml:space="preserve"> plant contained a molecule called an este</w:t>
      </w:r>
      <w:r w:rsidR="00422662">
        <w:t>r</w:t>
      </w:r>
      <w:r w:rsidR="00DC036D">
        <w:t xml:space="preserve">. </w:t>
      </w:r>
      <w:r>
        <w:t xml:space="preserve">However, </w:t>
      </w:r>
      <w:r w:rsidR="00DC036D">
        <w:t>her</w:t>
      </w:r>
      <w:r>
        <w:t xml:space="preserve"> evidence left some questions unanswered </w:t>
      </w:r>
      <w:r w:rsidR="00422662">
        <w:t xml:space="preserve">and </w:t>
      </w:r>
      <w:r>
        <w:t xml:space="preserve">prompted more questions. </w:t>
      </w:r>
      <w:r w:rsidR="00DC036D">
        <w:t>Sh</w:t>
      </w:r>
      <w:r>
        <w:t xml:space="preserve">e wondered about </w:t>
      </w:r>
      <w:r w:rsidR="00DC036D">
        <w:t>what other molecules the plants were making and how those molecules could be used for medicine</w:t>
      </w:r>
      <w:r>
        <w:t xml:space="preserve">. Similarly, the evidence you collect will help answer some of your </w:t>
      </w:r>
      <w:bookmarkStart w:id="0" w:name="_GoBack"/>
      <w:bookmarkEnd w:id="0"/>
      <w:r w:rsidR="00136805">
        <w:t>questions but</w:t>
      </w:r>
      <w:r>
        <w:t xml:space="preserve"> may lead to more questions or leave some unanswered questions.</w:t>
      </w:r>
    </w:p>
    <w:p w14:paraId="2F3FE3D5" w14:textId="02E64D34" w:rsidR="00914D8F" w:rsidRDefault="00DC036D">
      <w:pPr>
        <w:ind w:firstLine="720"/>
      </w:pPr>
      <w:r>
        <w:rPr>
          <w:b/>
        </w:rPr>
        <w:t>Chatterjee</w:t>
      </w:r>
      <w:r w:rsidR="00914D8F" w:rsidRPr="00DC08BA">
        <w:rPr>
          <w:b/>
        </w:rPr>
        <w:t xml:space="preserve"> was an explainer.</w:t>
      </w:r>
      <w:r w:rsidR="00914D8F">
        <w:rPr>
          <w:i/>
        </w:rPr>
        <w:t xml:space="preserve">  </w:t>
      </w:r>
      <w:r w:rsidR="00914D8F">
        <w:t xml:space="preserve">As scientists answer their questions, they write explanations to share with other scientists. </w:t>
      </w:r>
      <w:r>
        <w:t>Chatterjee published over 300 papers about her investigations!</w:t>
      </w:r>
      <w:r w:rsidR="009D76F7">
        <w:t xml:space="preserve">  She used the work of other scientists and the results of her own investigations to identify important molecules and explain how they are useful.</w:t>
      </w:r>
      <w:r w:rsidR="00914D8F">
        <w:t xml:space="preserve"> Other scientists</w:t>
      </w:r>
      <w:r w:rsidR="003E4826">
        <w:t xml:space="preserve"> </w:t>
      </w:r>
      <w:r w:rsidR="00914D8F">
        <w:t xml:space="preserve">conducted their own investigations to confirm, refute, and build on </w:t>
      </w:r>
      <w:r>
        <w:t>Chatterjee's explanation. Other scientists also learned from her methods and could use them to answer their own questions.</w:t>
      </w:r>
      <w:r w:rsidR="003E4826">
        <w:t xml:space="preserve"> For example, other scientists learned from the method she published of identifying particular molecules in plants and used it in their own investigations.</w:t>
      </w:r>
    </w:p>
    <w:p w14:paraId="3D630407" w14:textId="608F3AAD" w:rsidR="00914D8F" w:rsidRDefault="00914D8F">
      <w:pPr>
        <w:ind w:firstLine="720"/>
      </w:pPr>
      <w:r>
        <w:t xml:space="preserve">When you have enough evidence, you’ll take on the role of explainer to put together the evidence and tell a scientific story. The Explanation Tools will help you figure out how to put the pieces together to tell a single story. Toward the end of the unit, you’ll explain how a specific </w:t>
      </w:r>
      <w:r w:rsidR="00DC036D">
        <w:t>plant</w:t>
      </w:r>
      <w:r>
        <w:t xml:space="preserve"> grows and then how other </w:t>
      </w:r>
      <w:r w:rsidR="00DC036D">
        <w:t>plants</w:t>
      </w:r>
      <w:r>
        <w:t xml:space="preserve"> grow. Your peers will read and critique your explanations, providing feedback to help you improve your explanations.</w:t>
      </w:r>
    </w:p>
    <w:p w14:paraId="1A9E639A" w14:textId="02D3F54F" w:rsidR="00914D8F" w:rsidRDefault="00914D8F" w:rsidP="00914D8F">
      <w:pPr>
        <w:ind w:firstLine="720"/>
      </w:pPr>
      <w:r>
        <w:t xml:space="preserve">At the end of the unit, you’ll be able to answer some of your initial questions about how </w:t>
      </w:r>
      <w:r w:rsidR="000E481A">
        <w:t>plants</w:t>
      </w:r>
      <w:r>
        <w:t xml:space="preserve"> move and grow. While your answers will be based on evidence and tell a scientific story, there will still be more to investigate and understand. </w:t>
      </w:r>
      <w:r w:rsidR="000E481A">
        <w:t>Chatterjee</w:t>
      </w:r>
      <w:r>
        <w:t xml:space="preserve"> died in </w:t>
      </w:r>
      <w:r w:rsidR="000E481A">
        <w:t>2006</w:t>
      </w:r>
      <w:r>
        <w:t xml:space="preserve">, but scientists continue to ask questions that build on </w:t>
      </w:r>
      <w:r w:rsidR="000E481A">
        <w:t>her</w:t>
      </w:r>
      <w:r>
        <w:t xml:space="preserve"> ideas</w:t>
      </w:r>
      <w:r w:rsidR="000E481A">
        <w:t xml:space="preserve"> and people continue to benefit from her work</w:t>
      </w:r>
      <w:r>
        <w:t>.</w:t>
      </w:r>
      <w:r w:rsidR="000E481A">
        <w:t xml:space="preserve"> Some of the molecules that Chatterjee found in plants are being used for chemotherapy and to prevent seizures</w:t>
      </w:r>
      <w:r>
        <w:t xml:space="preserve">. </w:t>
      </w:r>
      <w:r w:rsidR="000E481A">
        <w:t>Y</w:t>
      </w:r>
      <w:r>
        <w:t xml:space="preserve">ou’ll be able to apply what you learn about </w:t>
      </w:r>
      <w:r w:rsidR="000E481A">
        <w:t>plants</w:t>
      </w:r>
      <w:r>
        <w:t xml:space="preserve"> to other science units as you continue to ask scientific questions to deepen your understanding as well as the understanding of your peers about the material world.</w:t>
      </w:r>
    </w:p>
    <w:p w14:paraId="0D930C40" w14:textId="77777777" w:rsidR="00732F48" w:rsidRPr="00732F48" w:rsidRDefault="00732F48" w:rsidP="00732F48">
      <w:pPr>
        <w:ind w:firstLine="720"/>
        <w:rPr>
          <w:i/>
        </w:rPr>
      </w:pPr>
    </w:p>
    <w:p w14:paraId="2942F8F7" w14:textId="77777777" w:rsidR="00732F48" w:rsidRPr="00732F48" w:rsidRDefault="00732F48" w:rsidP="00732F48"/>
    <w:p w14:paraId="7532082E" w14:textId="77777777" w:rsidR="008B5602" w:rsidRDefault="008B5602" w:rsidP="008B5602"/>
    <w:p w14:paraId="47CAE1FE" w14:textId="77777777" w:rsidR="00B45FB8" w:rsidRDefault="00B45FB8" w:rsidP="008B5602">
      <w:pPr>
        <w:tabs>
          <w:tab w:val="left" w:pos="6600"/>
        </w:tabs>
      </w:pPr>
    </w:p>
    <w:p w14:paraId="4D4C9EA5" w14:textId="77777777" w:rsidR="00B45FB8" w:rsidRDefault="00B45FB8" w:rsidP="008B5602">
      <w:pPr>
        <w:tabs>
          <w:tab w:val="left" w:pos="6600"/>
        </w:tabs>
      </w:pPr>
    </w:p>
    <w:p w14:paraId="0F6F03D3" w14:textId="77777777" w:rsidR="00B45FB8" w:rsidRDefault="00B45FB8" w:rsidP="008B5602">
      <w:pPr>
        <w:tabs>
          <w:tab w:val="left" w:pos="6600"/>
        </w:tabs>
      </w:pPr>
    </w:p>
    <w:p w14:paraId="30F26E00" w14:textId="77777777" w:rsidR="00B45FB8" w:rsidRDefault="00B45FB8" w:rsidP="008B5602">
      <w:pPr>
        <w:tabs>
          <w:tab w:val="left" w:pos="6600"/>
        </w:tabs>
      </w:pPr>
    </w:p>
    <w:p w14:paraId="5F72C041" w14:textId="77777777" w:rsidR="00B45FB8" w:rsidRDefault="00B45FB8" w:rsidP="008B5602">
      <w:pPr>
        <w:tabs>
          <w:tab w:val="left" w:pos="6600"/>
        </w:tabs>
      </w:pPr>
    </w:p>
    <w:p w14:paraId="504657AD" w14:textId="77777777" w:rsidR="00B45FB8" w:rsidRDefault="00B45FB8" w:rsidP="008B5602">
      <w:pPr>
        <w:tabs>
          <w:tab w:val="left" w:pos="6600"/>
        </w:tabs>
      </w:pPr>
    </w:p>
    <w:p w14:paraId="359E6E6D" w14:textId="77777777" w:rsidR="00B45FB8" w:rsidRDefault="00B45FB8" w:rsidP="008B5602">
      <w:pPr>
        <w:tabs>
          <w:tab w:val="left" w:pos="6600"/>
        </w:tabs>
      </w:pPr>
    </w:p>
    <w:p w14:paraId="19FF18A0" w14:textId="77777777" w:rsidR="00B45FB8" w:rsidRDefault="00B45FB8" w:rsidP="008B5602">
      <w:pPr>
        <w:tabs>
          <w:tab w:val="left" w:pos="6600"/>
        </w:tabs>
      </w:pPr>
    </w:p>
    <w:p w14:paraId="6A608179" w14:textId="77777777" w:rsidR="00B45FB8" w:rsidRDefault="00B45FB8" w:rsidP="008B5602">
      <w:pPr>
        <w:tabs>
          <w:tab w:val="left" w:pos="6600"/>
        </w:tabs>
      </w:pPr>
    </w:p>
    <w:p w14:paraId="1353E683" w14:textId="77777777" w:rsidR="00B45FB8" w:rsidRDefault="00B45FB8" w:rsidP="008B5602">
      <w:pPr>
        <w:tabs>
          <w:tab w:val="left" w:pos="6600"/>
        </w:tabs>
      </w:pPr>
    </w:p>
    <w:p w14:paraId="14BEE41E" w14:textId="77777777" w:rsidR="00B45FB8" w:rsidRDefault="00B45FB8" w:rsidP="008B5602">
      <w:pPr>
        <w:tabs>
          <w:tab w:val="left" w:pos="6600"/>
        </w:tabs>
      </w:pPr>
    </w:p>
    <w:p w14:paraId="7A421309" w14:textId="77777777" w:rsidR="00B45FB8" w:rsidRDefault="00B45FB8" w:rsidP="008B5602">
      <w:pPr>
        <w:tabs>
          <w:tab w:val="left" w:pos="6600"/>
        </w:tabs>
      </w:pPr>
    </w:p>
    <w:p w14:paraId="53E12CB1" w14:textId="77777777" w:rsidR="00B45FB8" w:rsidRDefault="00B45FB8" w:rsidP="008B5602">
      <w:pPr>
        <w:tabs>
          <w:tab w:val="left" w:pos="6600"/>
        </w:tabs>
      </w:pPr>
    </w:p>
    <w:p w14:paraId="1B70C5F3" w14:textId="768A986B" w:rsidR="00206DEE" w:rsidRPr="00DC08BA" w:rsidRDefault="00206DEE" w:rsidP="00DC08BA">
      <w:pPr>
        <w:pStyle w:val="NormalWeb"/>
        <w:rPr>
          <w:rFonts w:cs="Arial"/>
          <w:szCs w:val="22"/>
        </w:rPr>
      </w:pPr>
    </w:p>
    <w:sectPr w:rsidR="00206DEE" w:rsidRPr="00DC08BA" w:rsidSect="00DC08BA">
      <w:footerReference w:type="default" r:id="rId17"/>
      <w:footerReference w:type="first" r:id="rId18"/>
      <w:pgSz w:w="12240" w:h="15840"/>
      <w:pgMar w:top="1440" w:right="1440" w:bottom="1440" w:left="1440" w:header="720" w:footer="720"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2ACC82E" w14:textId="77777777" w:rsidR="005771AA" w:rsidRDefault="005771AA">
      <w:r>
        <w:separator/>
      </w:r>
    </w:p>
  </w:endnote>
  <w:endnote w:type="continuationSeparator" w:id="0">
    <w:p w14:paraId="6EFB961A" w14:textId="77777777" w:rsidR="005771AA" w:rsidRDefault="005771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New York">
    <w:panose1 w:val="020B0604020202020204"/>
    <w:charset w:val="4D"/>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2AFF" w:usb1="C000ACF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0000500000000020000"/>
    <w:charset w:val="00"/>
    <w:family w:val="auto"/>
    <w:pitch w:val="variable"/>
    <w:sig w:usb0="E00002FF" w:usb1="5000205A" w:usb2="00000000" w:usb3="00000000" w:csb0="0000019F"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6EA45D" w14:textId="419D5E7D" w:rsidR="00EC466A" w:rsidRPr="00EC466A" w:rsidRDefault="000E481A" w:rsidP="00EC466A">
    <w:pPr>
      <w:pStyle w:val="Footer"/>
      <w:spacing w:after="0"/>
      <w:jc w:val="right"/>
      <w:rPr>
        <w:i/>
        <w:color w:val="000000" w:themeColor="text1"/>
        <w:sz w:val="16"/>
        <w:szCs w:val="16"/>
      </w:rPr>
    </w:pPr>
    <w:r>
      <w:rPr>
        <w:i/>
        <w:color w:val="000000" w:themeColor="text1"/>
        <w:sz w:val="16"/>
        <w:szCs w:val="16"/>
      </w:rPr>
      <w:t>Plants</w:t>
    </w:r>
    <w:r w:rsidR="00EC466A" w:rsidRPr="00EC466A">
      <w:rPr>
        <w:i/>
        <w:color w:val="000000" w:themeColor="text1"/>
        <w:sz w:val="16"/>
        <w:szCs w:val="16"/>
      </w:rPr>
      <w:t xml:space="preserve"> Unit, Activity </w:t>
    </w:r>
    <w:r w:rsidR="00ED6B76">
      <w:rPr>
        <w:i/>
        <w:color w:val="000000" w:themeColor="text1"/>
        <w:sz w:val="16"/>
        <w:szCs w:val="16"/>
      </w:rPr>
      <w:t>1.2</w:t>
    </w:r>
  </w:p>
  <w:p w14:paraId="683D0973" w14:textId="46E96555" w:rsidR="007F4969" w:rsidRPr="00DC08BA" w:rsidRDefault="00EC466A" w:rsidP="00DC08BA">
    <w:pPr>
      <w:pStyle w:val="Footer"/>
      <w:tabs>
        <w:tab w:val="left" w:pos="8427"/>
        <w:tab w:val="right" w:pos="9360"/>
      </w:tabs>
      <w:spacing w:after="0"/>
      <w:rPr>
        <w:color w:val="000000" w:themeColor="text1"/>
        <w:sz w:val="16"/>
        <w:szCs w:val="16"/>
      </w:rPr>
    </w:pPr>
    <w:r>
      <w:rPr>
        <w:color w:val="000000" w:themeColor="text1"/>
        <w:sz w:val="16"/>
        <w:szCs w:val="16"/>
      </w:rPr>
      <w:tab/>
    </w:r>
    <w:r>
      <w:rPr>
        <w:color w:val="000000" w:themeColor="text1"/>
        <w:sz w:val="16"/>
        <w:szCs w:val="16"/>
      </w:rPr>
      <w:tab/>
    </w:r>
    <w:r>
      <w:rPr>
        <w:color w:val="000000" w:themeColor="text1"/>
        <w:sz w:val="16"/>
        <w:szCs w:val="16"/>
      </w:rPr>
      <w:tab/>
    </w:r>
    <w:r>
      <w:rPr>
        <w:color w:val="000000" w:themeColor="text1"/>
        <w:sz w:val="16"/>
        <w:szCs w:val="16"/>
      </w:rPr>
      <w:tab/>
    </w:r>
    <w:r w:rsidRPr="00F538F4">
      <w:rPr>
        <w:color w:val="000000" w:themeColor="text1"/>
        <w:sz w:val="16"/>
        <w:szCs w:val="16"/>
      </w:rPr>
      <w:fldChar w:fldCharType="begin"/>
    </w:r>
    <w:r w:rsidRPr="00F538F4">
      <w:rPr>
        <w:color w:val="000000" w:themeColor="text1"/>
        <w:sz w:val="16"/>
        <w:szCs w:val="16"/>
      </w:rPr>
      <w:instrText xml:space="preserve"> PAGE  \* MERGEFORMAT </w:instrText>
    </w:r>
    <w:r w:rsidRPr="00F538F4">
      <w:rPr>
        <w:color w:val="000000" w:themeColor="text1"/>
        <w:sz w:val="16"/>
        <w:szCs w:val="16"/>
      </w:rPr>
      <w:fldChar w:fldCharType="separate"/>
    </w:r>
    <w:r w:rsidR="008579ED">
      <w:rPr>
        <w:noProof/>
        <w:color w:val="000000" w:themeColor="text1"/>
        <w:sz w:val="16"/>
        <w:szCs w:val="16"/>
      </w:rPr>
      <w:t>2</w:t>
    </w:r>
    <w:r w:rsidRPr="00F538F4">
      <w:rPr>
        <w:color w:val="000000" w:themeColor="text1"/>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900289" w14:textId="77777777" w:rsidR="007F4969" w:rsidRDefault="007F4969" w:rsidP="007422D2">
    <w:pPr>
      <w:pStyle w:val="Footer"/>
      <w:framePr w:wrap="around" w:vAnchor="text" w:hAnchor="page" w:x="10388" w:y="-161"/>
      <w:rPr>
        <w:rStyle w:val="PageNumber"/>
      </w:rPr>
    </w:pPr>
  </w:p>
  <w:tbl>
    <w:tblPr>
      <w:tblStyle w:val="TableGrid"/>
      <w:tblW w:w="95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4"/>
      <w:gridCol w:w="5104"/>
    </w:tblGrid>
    <w:tr w:rsidR="007F4969" w:rsidRPr="00A60C04" w14:paraId="68A70C6F" w14:textId="77777777" w:rsidTr="007422D2">
      <w:trPr>
        <w:trHeight w:val="541"/>
      </w:trPr>
      <w:tc>
        <w:tcPr>
          <w:tcW w:w="4434" w:type="dxa"/>
          <w:shd w:val="clear" w:color="auto" w:fill="auto"/>
        </w:tcPr>
        <w:p w14:paraId="69BDE429" w14:textId="77777777" w:rsidR="007F4969" w:rsidRPr="00A60C04" w:rsidRDefault="007F4969" w:rsidP="00CA47D3">
          <w:pPr>
            <w:pStyle w:val="Footer"/>
            <w:ind w:right="360"/>
            <w:rPr>
              <w:i/>
            </w:rPr>
          </w:pPr>
        </w:p>
      </w:tc>
      <w:tc>
        <w:tcPr>
          <w:tcW w:w="5104" w:type="dxa"/>
          <w:shd w:val="clear" w:color="auto" w:fill="auto"/>
        </w:tcPr>
        <w:p w14:paraId="34E6E10C" w14:textId="4BF629E4" w:rsidR="007F4969" w:rsidRPr="008B5602" w:rsidRDefault="00DC036D" w:rsidP="008B5602">
          <w:pPr>
            <w:pStyle w:val="Footer"/>
            <w:spacing w:after="0"/>
            <w:jc w:val="right"/>
            <w:rPr>
              <w:i/>
              <w:sz w:val="16"/>
              <w:szCs w:val="16"/>
            </w:rPr>
          </w:pPr>
          <w:r>
            <w:rPr>
              <w:i/>
              <w:color w:val="000000" w:themeColor="text1"/>
              <w:sz w:val="16"/>
              <w:szCs w:val="16"/>
            </w:rPr>
            <w:t>Plants</w:t>
          </w:r>
          <w:r w:rsidR="008B5602" w:rsidRPr="00DC08BA">
            <w:rPr>
              <w:i/>
              <w:color w:val="000000" w:themeColor="text1"/>
              <w:sz w:val="16"/>
              <w:szCs w:val="16"/>
            </w:rPr>
            <w:t xml:space="preserve"> Unit, Activity </w:t>
          </w:r>
          <w:r w:rsidR="00EC466A" w:rsidRPr="00DC08BA">
            <w:rPr>
              <w:i/>
              <w:color w:val="000000" w:themeColor="text1"/>
              <w:sz w:val="16"/>
              <w:szCs w:val="16"/>
            </w:rPr>
            <w:t>1.2</w:t>
          </w:r>
        </w:p>
        <w:p w14:paraId="18546646" w14:textId="3CAB479D" w:rsidR="008B5602" w:rsidRDefault="007F4969" w:rsidP="008B5602">
          <w:pPr>
            <w:pStyle w:val="Footer"/>
            <w:spacing w:after="0"/>
            <w:jc w:val="right"/>
            <w:rPr>
              <w:i/>
              <w:sz w:val="16"/>
              <w:szCs w:val="16"/>
            </w:rPr>
          </w:pPr>
          <w:r w:rsidRPr="008B5602">
            <w:rPr>
              <w:i/>
              <w:sz w:val="16"/>
              <w:szCs w:val="16"/>
            </w:rPr>
            <w:t>Carbon: Tran</w:t>
          </w:r>
          <w:r w:rsidR="008B5602">
            <w:rPr>
              <w:i/>
              <w:sz w:val="16"/>
              <w:szCs w:val="16"/>
            </w:rPr>
            <w:t>sformations in Matter and Energy 201</w:t>
          </w:r>
          <w:r w:rsidR="003623EF">
            <w:rPr>
              <w:i/>
              <w:sz w:val="16"/>
              <w:szCs w:val="16"/>
            </w:rPr>
            <w:t>9</w:t>
          </w:r>
        </w:p>
        <w:p w14:paraId="78E447E5" w14:textId="77777777" w:rsidR="007F4969" w:rsidRPr="008B5602" w:rsidRDefault="007F4969" w:rsidP="008B5602">
          <w:pPr>
            <w:pStyle w:val="Footer"/>
            <w:spacing w:after="0"/>
            <w:jc w:val="right"/>
            <w:rPr>
              <w:i/>
              <w:sz w:val="16"/>
              <w:szCs w:val="16"/>
            </w:rPr>
          </w:pPr>
          <w:r w:rsidRPr="008B5602">
            <w:rPr>
              <w:i/>
              <w:sz w:val="16"/>
              <w:szCs w:val="16"/>
            </w:rPr>
            <w:t>Michigan State University</w:t>
          </w:r>
        </w:p>
      </w:tc>
    </w:tr>
  </w:tbl>
  <w:p w14:paraId="6B94DC0F" w14:textId="3DB1DB35" w:rsidR="007F4969" w:rsidRDefault="008B5602" w:rsidP="00DC08BA">
    <w:pPr>
      <w:pStyle w:val="Footer"/>
      <w:tabs>
        <w:tab w:val="clear" w:pos="4320"/>
        <w:tab w:val="clear" w:pos="8640"/>
        <w:tab w:val="left" w:pos="8627"/>
      </w:tabs>
    </w:pPr>
    <w:r>
      <w:rPr>
        <w:i/>
        <w:noProof/>
      </w:rPr>
      <w:drawing>
        <wp:anchor distT="0" distB="0" distL="114300" distR="114300" simplePos="0" relativeHeight="251659264" behindDoc="0" locked="0" layoutInCell="1" allowOverlap="1" wp14:anchorId="071A4EB6" wp14:editId="174A41F5">
          <wp:simplePos x="0" y="0"/>
          <wp:positionH relativeFrom="margin">
            <wp:align>left</wp:align>
          </wp:positionH>
          <wp:positionV relativeFrom="paragraph">
            <wp:posOffset>-350732</wp:posOffset>
          </wp:positionV>
          <wp:extent cx="1596602" cy="362136"/>
          <wp:effectExtent l="0" t="0" r="3810" b="0"/>
          <wp:wrapNone/>
          <wp:docPr id="7" name="Picture 7" descr="Macintosh HD:Users:hannahmiller:Dropbox:2 CTIME2 General:2.2 Curriculum Development:2.2.2 Media and Images:1 From Craig:Logos:New Logos with space 3.30.15:Carbon TIME 1 line 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hannahmiller:Dropbox:2 CTIME2 General:2.2 Curriculum Development:2.2.2 Media and Images:1 From Craig:Logos:New Logos with space 3.30.15:Carbon TIME 1 line small.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96602" cy="362136"/>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F5ACE5F" w14:textId="77777777" w:rsidR="005771AA" w:rsidRDefault="005771AA">
      <w:r>
        <w:separator/>
      </w:r>
    </w:p>
  </w:footnote>
  <w:footnote w:type="continuationSeparator" w:id="0">
    <w:p w14:paraId="054BF6B7" w14:textId="77777777" w:rsidR="005771AA" w:rsidRDefault="005771A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2B6FB2"/>
    <w:multiLevelType w:val="hybridMultilevel"/>
    <w:tmpl w:val="ACCCBC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8E7420C"/>
    <w:multiLevelType w:val="hybridMultilevel"/>
    <w:tmpl w:val="FC6EC1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AA67F53"/>
    <w:multiLevelType w:val="hybridMultilevel"/>
    <w:tmpl w:val="C082F0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D7E32CB"/>
    <w:multiLevelType w:val="hybridMultilevel"/>
    <w:tmpl w:val="83DE4FCA"/>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 w15:restartNumberingAfterBreak="0">
    <w:nsid w:val="2732712D"/>
    <w:multiLevelType w:val="hybridMultilevel"/>
    <w:tmpl w:val="2904E13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A3B30E8"/>
    <w:multiLevelType w:val="hybridMultilevel"/>
    <w:tmpl w:val="D14866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D0F2FD9"/>
    <w:multiLevelType w:val="hybridMultilevel"/>
    <w:tmpl w:val="AECEBD9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3E96454F"/>
    <w:multiLevelType w:val="hybridMultilevel"/>
    <w:tmpl w:val="52E6A9E2"/>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8" w15:restartNumberingAfterBreak="0">
    <w:nsid w:val="42A03143"/>
    <w:multiLevelType w:val="multilevel"/>
    <w:tmpl w:val="35B6F7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45067A0"/>
    <w:multiLevelType w:val="hybridMultilevel"/>
    <w:tmpl w:val="5E72D61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9186145"/>
    <w:multiLevelType w:val="hybridMultilevel"/>
    <w:tmpl w:val="D854AD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BBA52D9"/>
    <w:multiLevelType w:val="hybridMultilevel"/>
    <w:tmpl w:val="224E830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5DC9256C"/>
    <w:multiLevelType w:val="hybridMultilevel"/>
    <w:tmpl w:val="BB0AEE68"/>
    <w:lvl w:ilvl="0" w:tplc="C592FF90">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5763570"/>
    <w:multiLevelType w:val="hybridMultilevel"/>
    <w:tmpl w:val="8140EB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681D5F73"/>
    <w:multiLevelType w:val="hybridMultilevel"/>
    <w:tmpl w:val="2736B43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68EA1DA0"/>
    <w:multiLevelType w:val="hybridMultilevel"/>
    <w:tmpl w:val="9496BC7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BBD0B4C"/>
    <w:multiLevelType w:val="hybridMultilevel"/>
    <w:tmpl w:val="32A6649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7" w15:restartNumberingAfterBreak="0">
    <w:nsid w:val="6E5C207C"/>
    <w:multiLevelType w:val="hybridMultilevel"/>
    <w:tmpl w:val="D88CF25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8" w15:restartNumberingAfterBreak="0">
    <w:nsid w:val="6F4B5B91"/>
    <w:multiLevelType w:val="hybridMultilevel"/>
    <w:tmpl w:val="0980D3A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9" w15:restartNumberingAfterBreak="0">
    <w:nsid w:val="7021643E"/>
    <w:multiLevelType w:val="hybridMultilevel"/>
    <w:tmpl w:val="ED6E2CB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0983C7C"/>
    <w:multiLevelType w:val="hybridMultilevel"/>
    <w:tmpl w:val="1CD68D5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3317BD5"/>
    <w:multiLevelType w:val="hybridMultilevel"/>
    <w:tmpl w:val="661A49C4"/>
    <w:lvl w:ilvl="0" w:tplc="341EF16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AA133D6"/>
    <w:multiLevelType w:val="hybridMultilevel"/>
    <w:tmpl w:val="C8E6D3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E5B2BDF"/>
    <w:multiLevelType w:val="hybridMultilevel"/>
    <w:tmpl w:val="931E7B9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19"/>
  </w:num>
  <w:num w:numId="3">
    <w:abstractNumId w:val="0"/>
  </w:num>
  <w:num w:numId="4">
    <w:abstractNumId w:val="4"/>
  </w:num>
  <w:num w:numId="5">
    <w:abstractNumId w:val="11"/>
  </w:num>
  <w:num w:numId="6">
    <w:abstractNumId w:val="16"/>
  </w:num>
  <w:num w:numId="7">
    <w:abstractNumId w:val="22"/>
  </w:num>
  <w:num w:numId="8">
    <w:abstractNumId w:val="20"/>
  </w:num>
  <w:num w:numId="9">
    <w:abstractNumId w:val="2"/>
  </w:num>
  <w:num w:numId="10">
    <w:abstractNumId w:val="5"/>
  </w:num>
  <w:num w:numId="11">
    <w:abstractNumId w:val="15"/>
  </w:num>
  <w:num w:numId="12">
    <w:abstractNumId w:val="10"/>
  </w:num>
  <w:num w:numId="13">
    <w:abstractNumId w:val="1"/>
  </w:num>
  <w:num w:numId="14">
    <w:abstractNumId w:val="13"/>
  </w:num>
  <w:num w:numId="15">
    <w:abstractNumId w:val="23"/>
  </w:num>
  <w:num w:numId="16">
    <w:abstractNumId w:val="14"/>
  </w:num>
  <w:num w:numId="17">
    <w:abstractNumId w:val="3"/>
  </w:num>
  <w:num w:numId="18">
    <w:abstractNumId w:val="7"/>
  </w:num>
  <w:num w:numId="19">
    <w:abstractNumId w:val="17"/>
  </w:num>
  <w:num w:numId="20">
    <w:abstractNumId w:val="18"/>
  </w:num>
  <w:num w:numId="21">
    <w:abstractNumId w:val="6"/>
  </w:num>
  <w:num w:numId="22">
    <w:abstractNumId w:val="21"/>
  </w:num>
  <w:num w:numId="23">
    <w:abstractNumId w:val="21"/>
  </w:num>
  <w:num w:numId="24">
    <w:abstractNumId w:val="12"/>
  </w:num>
  <w:num w:numId="2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grammar="clean"/>
  <w:attachedTemplate r:id="rId1"/>
  <w:defaultTabStop w:val="720"/>
  <w:hyphenationZone w:val="0"/>
  <w:doNotHyphenateCaps/>
  <w:drawingGridHorizontalSpacing w:val="110"/>
  <w:drawingGridVerticalSpacing w:val="299"/>
  <w:displayHorizontalDrawingGridEvery w:val="0"/>
  <w:displayVerticalDrawingGridEvery w:val="0"/>
  <w:doNotShadeFormData/>
  <w:noPunctuationKerning/>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B0ED6"/>
    <w:rsid w:val="00064F8F"/>
    <w:rsid w:val="00080F0A"/>
    <w:rsid w:val="00092DC9"/>
    <w:rsid w:val="000A31EE"/>
    <w:rsid w:val="000B09C4"/>
    <w:rsid w:val="000B15FD"/>
    <w:rsid w:val="000B4746"/>
    <w:rsid w:val="000C42BE"/>
    <w:rsid w:val="000D4F58"/>
    <w:rsid w:val="000E481A"/>
    <w:rsid w:val="0011674F"/>
    <w:rsid w:val="00135C69"/>
    <w:rsid w:val="00136805"/>
    <w:rsid w:val="001401F3"/>
    <w:rsid w:val="0016032A"/>
    <w:rsid w:val="00167E2F"/>
    <w:rsid w:val="00184C6A"/>
    <w:rsid w:val="00200330"/>
    <w:rsid w:val="00206DEE"/>
    <w:rsid w:val="0021610F"/>
    <w:rsid w:val="0023266B"/>
    <w:rsid w:val="0024380D"/>
    <w:rsid w:val="002616F0"/>
    <w:rsid w:val="002A5C2F"/>
    <w:rsid w:val="002C2BE7"/>
    <w:rsid w:val="003623EF"/>
    <w:rsid w:val="003D1AC3"/>
    <w:rsid w:val="003D2656"/>
    <w:rsid w:val="003D6BA0"/>
    <w:rsid w:val="003E4826"/>
    <w:rsid w:val="003F44F9"/>
    <w:rsid w:val="00422662"/>
    <w:rsid w:val="004570EE"/>
    <w:rsid w:val="00492CF1"/>
    <w:rsid w:val="00496886"/>
    <w:rsid w:val="004B617D"/>
    <w:rsid w:val="004D1634"/>
    <w:rsid w:val="004D71B6"/>
    <w:rsid w:val="004F095D"/>
    <w:rsid w:val="00525FA0"/>
    <w:rsid w:val="00537719"/>
    <w:rsid w:val="00545934"/>
    <w:rsid w:val="005771AA"/>
    <w:rsid w:val="005A07A2"/>
    <w:rsid w:val="00623C50"/>
    <w:rsid w:val="006348B0"/>
    <w:rsid w:val="006C2708"/>
    <w:rsid w:val="006E4048"/>
    <w:rsid w:val="00714E7E"/>
    <w:rsid w:val="00721B5F"/>
    <w:rsid w:val="00726D45"/>
    <w:rsid w:val="00732F48"/>
    <w:rsid w:val="00740AC6"/>
    <w:rsid w:val="007422D2"/>
    <w:rsid w:val="007629E6"/>
    <w:rsid w:val="00775F76"/>
    <w:rsid w:val="00790720"/>
    <w:rsid w:val="007F4969"/>
    <w:rsid w:val="0081310E"/>
    <w:rsid w:val="00816687"/>
    <w:rsid w:val="008423F7"/>
    <w:rsid w:val="00847D9A"/>
    <w:rsid w:val="00850B30"/>
    <w:rsid w:val="0085222D"/>
    <w:rsid w:val="008579ED"/>
    <w:rsid w:val="00861A04"/>
    <w:rsid w:val="00865042"/>
    <w:rsid w:val="008B5602"/>
    <w:rsid w:val="008B6240"/>
    <w:rsid w:val="008C1C0E"/>
    <w:rsid w:val="008D7CB6"/>
    <w:rsid w:val="008E016E"/>
    <w:rsid w:val="00914D8F"/>
    <w:rsid w:val="00917846"/>
    <w:rsid w:val="009614DA"/>
    <w:rsid w:val="00983032"/>
    <w:rsid w:val="009C177F"/>
    <w:rsid w:val="009D76F7"/>
    <w:rsid w:val="00A40110"/>
    <w:rsid w:val="00A44084"/>
    <w:rsid w:val="00A84060"/>
    <w:rsid w:val="00A91CB1"/>
    <w:rsid w:val="00AC7D27"/>
    <w:rsid w:val="00AF2503"/>
    <w:rsid w:val="00B03202"/>
    <w:rsid w:val="00B45FB8"/>
    <w:rsid w:val="00B56E42"/>
    <w:rsid w:val="00B64F68"/>
    <w:rsid w:val="00BB0ED6"/>
    <w:rsid w:val="00BB67BB"/>
    <w:rsid w:val="00BB7F74"/>
    <w:rsid w:val="00BC4784"/>
    <w:rsid w:val="00BC73FB"/>
    <w:rsid w:val="00C451A7"/>
    <w:rsid w:val="00C761A2"/>
    <w:rsid w:val="00CA4054"/>
    <w:rsid w:val="00CA47D3"/>
    <w:rsid w:val="00CA51A4"/>
    <w:rsid w:val="00CC1DCD"/>
    <w:rsid w:val="00CC2AFC"/>
    <w:rsid w:val="00D03A5D"/>
    <w:rsid w:val="00D25088"/>
    <w:rsid w:val="00DC036D"/>
    <w:rsid w:val="00DC08BA"/>
    <w:rsid w:val="00DC5437"/>
    <w:rsid w:val="00DD04A3"/>
    <w:rsid w:val="00DE1883"/>
    <w:rsid w:val="00DE2829"/>
    <w:rsid w:val="00E2199F"/>
    <w:rsid w:val="00E5096B"/>
    <w:rsid w:val="00E61F11"/>
    <w:rsid w:val="00EC466A"/>
    <w:rsid w:val="00ED6B76"/>
    <w:rsid w:val="00ED7942"/>
    <w:rsid w:val="00EE189E"/>
    <w:rsid w:val="00F17224"/>
    <w:rsid w:val="00F33C12"/>
    <w:rsid w:val="00F54A0D"/>
    <w:rsid w:val="00F83A7C"/>
    <w:rsid w:val="00FB618D"/>
    <w:rsid w:val="00FC1F1E"/>
    <w:rsid w:val="00FD04C2"/>
    <w:rsid w:val="00FD1905"/>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048FB1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New York" w:eastAsia="Times New Roman" w:hAnsi="New York" w:cs="Times New Roman"/>
        <w:lang w:val="en-US" w:eastAsia="en-US"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3" w:semiHidden="1" w:unhideWhenUsed="1"/>
    <w:lsdException w:name="Balloon Text" w:semiHidden="1" w:unhideWhenUsed="1"/>
    <w:lsdException w:name="Table Grid" w:uiPriority="59"/>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sdException w:name="Smart Link Error" w:semiHidden="1" w:unhideWhenUsed="1"/>
  </w:latentStyles>
  <w:style w:type="paragraph" w:default="1" w:styleId="Normal">
    <w:name w:val="Normal"/>
    <w:aliases w:val="n"/>
    <w:qFormat/>
    <w:rsid w:val="00184C6A"/>
    <w:pPr>
      <w:spacing w:after="60"/>
    </w:pPr>
    <w:rPr>
      <w:rFonts w:ascii="Arial" w:hAnsi="Arial"/>
      <w:sz w:val="22"/>
    </w:rPr>
  </w:style>
  <w:style w:type="paragraph" w:styleId="Heading1">
    <w:name w:val="heading 1"/>
    <w:aliases w:val="h1"/>
    <w:basedOn w:val="Normal"/>
    <w:next w:val="standard"/>
    <w:qFormat/>
    <w:pPr>
      <w:keepNext/>
      <w:spacing w:before="120" w:after="240"/>
      <w:jc w:val="center"/>
      <w:outlineLvl w:val="0"/>
    </w:pPr>
    <w:rPr>
      <w:b/>
      <w:kern w:val="28"/>
      <w:sz w:val="36"/>
    </w:rPr>
  </w:style>
  <w:style w:type="paragraph" w:styleId="Heading2">
    <w:name w:val="heading 2"/>
    <w:aliases w:val="h2,heading 2"/>
    <w:basedOn w:val="Normal"/>
    <w:next w:val="Normal"/>
    <w:qFormat/>
    <w:pPr>
      <w:keepNext/>
      <w:spacing w:before="120"/>
      <w:outlineLvl w:val="1"/>
    </w:pPr>
    <w:rPr>
      <w:b/>
      <w:i/>
      <w:sz w:val="28"/>
    </w:rPr>
  </w:style>
  <w:style w:type="paragraph" w:styleId="Heading3">
    <w:name w:val="heading 3"/>
    <w:aliases w:val="h3"/>
    <w:basedOn w:val="Normal"/>
    <w:next w:val="List1"/>
    <w:qFormat/>
    <w:pPr>
      <w:keepNext/>
      <w:spacing w:before="120"/>
      <w:ind w:left="360"/>
      <w:outlineLvl w:val="2"/>
    </w:pPr>
    <w:rPr>
      <w:b/>
    </w:rPr>
  </w:style>
  <w:style w:type="paragraph" w:styleId="Heading4">
    <w:name w:val="heading 4"/>
    <w:aliases w:val="h4"/>
    <w:basedOn w:val="Normal"/>
    <w:next w:val="standard"/>
    <w:qFormat/>
    <w:pPr>
      <w:keepNext/>
      <w:spacing w:before="120"/>
      <w:ind w:left="720"/>
      <w:outlineLvl w:val="3"/>
    </w:pPr>
    <w:rPr>
      <w:b/>
      <w:i/>
    </w:rPr>
  </w:style>
  <w:style w:type="paragraph" w:styleId="Heading5">
    <w:name w:val="heading 5"/>
    <w:basedOn w:val="Normal"/>
    <w:next w:val="Normal"/>
    <w:link w:val="Heading5Char"/>
    <w:uiPriority w:val="9"/>
    <w:unhideWhenUsed/>
    <w:rsid w:val="001401F3"/>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1401F3"/>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rsid w:val="001401F3"/>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DD04A3"/>
    <w:pPr>
      <w:keepNext/>
      <w:keepLines/>
      <w:spacing w:before="200"/>
      <w:outlineLvl w:val="7"/>
    </w:pPr>
    <w:rPr>
      <w:rFonts w:asciiTheme="majorHAnsi" w:eastAsiaTheme="majorEastAsia" w:hAnsiTheme="majorHAnsi" w:cstheme="majorBidi"/>
      <w:color w:val="404040" w:themeColor="text1" w:themeTint="BF"/>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pPr>
      <w:tabs>
        <w:tab w:val="center" w:pos="4320"/>
        <w:tab w:val="right" w:pos="8640"/>
      </w:tabs>
    </w:pPr>
  </w:style>
  <w:style w:type="paragraph" w:styleId="Header">
    <w:name w:val="header"/>
    <w:basedOn w:val="Normal"/>
    <w:pPr>
      <w:tabs>
        <w:tab w:val="center" w:pos="4320"/>
        <w:tab w:val="right" w:pos="8640"/>
      </w:tabs>
    </w:pPr>
    <w:rPr>
      <w:sz w:val="20"/>
    </w:rPr>
  </w:style>
  <w:style w:type="paragraph" w:customStyle="1" w:styleId="standard">
    <w:name w:val="standard"/>
    <w:aliases w:val="s,Standard"/>
    <w:basedOn w:val="Normal"/>
    <w:qFormat/>
    <w:rsid w:val="000C42BE"/>
    <w:pPr>
      <w:ind w:firstLine="720"/>
    </w:pPr>
  </w:style>
  <w:style w:type="paragraph" w:customStyle="1" w:styleId="Quote1">
    <w:name w:val="Quote1"/>
    <w:aliases w:val="q"/>
    <w:basedOn w:val="Normal"/>
    <w:pPr>
      <w:ind w:left="720" w:right="720"/>
    </w:pPr>
  </w:style>
  <w:style w:type="paragraph" w:customStyle="1" w:styleId="Box">
    <w:name w:val="Box"/>
    <w:basedOn w:val="Quote1"/>
    <w:pPr>
      <w:pBdr>
        <w:top w:val="single" w:sz="6" w:space="10" w:color="auto"/>
        <w:left w:val="single" w:sz="6" w:space="10" w:color="auto"/>
        <w:bottom w:val="single" w:sz="6" w:space="10" w:color="auto"/>
        <w:right w:val="single" w:sz="6" w:space="10" w:color="auto"/>
      </w:pBdr>
    </w:pPr>
  </w:style>
  <w:style w:type="paragraph" w:customStyle="1" w:styleId="Indentedlist">
    <w:name w:val="Indented list"/>
    <w:aliases w:val="il"/>
    <w:basedOn w:val="Normal"/>
    <w:pPr>
      <w:ind w:left="980" w:hanging="260"/>
    </w:pPr>
  </w:style>
  <w:style w:type="paragraph" w:customStyle="1" w:styleId="List1">
    <w:name w:val="List1"/>
    <w:aliases w:val="l"/>
    <w:basedOn w:val="Normal"/>
    <w:qFormat/>
    <w:rsid w:val="000C42BE"/>
    <w:pPr>
      <w:ind w:left="260" w:hanging="260"/>
    </w:pPr>
  </w:style>
  <w:style w:type="paragraph" w:customStyle="1" w:styleId="i">
    <w:name w:val="i"/>
    <w:basedOn w:val="Normal"/>
  </w:style>
  <w:style w:type="paragraph" w:styleId="BodyTextIndent2">
    <w:name w:val="Body Text Indent 2"/>
    <w:basedOn w:val="Normal"/>
    <w:pPr>
      <w:ind w:firstLine="720"/>
    </w:pPr>
  </w:style>
  <w:style w:type="character" w:styleId="Hyperlink">
    <w:name w:val="Hyperlink"/>
    <w:basedOn w:val="DefaultParagraphFont"/>
    <w:rPr>
      <w:color w:val="0000FF"/>
      <w:u w:val="single"/>
    </w:rPr>
  </w:style>
  <w:style w:type="paragraph" w:styleId="FootnoteText">
    <w:name w:val="footnote text"/>
    <w:basedOn w:val="Normal"/>
    <w:rPr>
      <w:rFonts w:ascii="Times" w:hAnsi="Times"/>
      <w:sz w:val="20"/>
    </w:rPr>
  </w:style>
  <w:style w:type="character" w:styleId="FootnoteReference">
    <w:name w:val="footnote reference"/>
    <w:basedOn w:val="DefaultParagraphFont"/>
    <w:rPr>
      <w:vertAlign w:val="superscript"/>
    </w:rPr>
  </w:style>
  <w:style w:type="character" w:customStyle="1" w:styleId="Heading5Char">
    <w:name w:val="Heading 5 Char"/>
    <w:basedOn w:val="DefaultParagraphFont"/>
    <w:link w:val="Heading5"/>
    <w:uiPriority w:val="9"/>
    <w:rsid w:val="001401F3"/>
    <w:rPr>
      <w:rFonts w:asciiTheme="majorHAnsi" w:eastAsiaTheme="majorEastAsia" w:hAnsiTheme="majorHAnsi" w:cstheme="majorBidi"/>
      <w:color w:val="243F60" w:themeColor="accent1" w:themeShade="7F"/>
      <w:sz w:val="24"/>
    </w:rPr>
  </w:style>
  <w:style w:type="character" w:styleId="Strong">
    <w:name w:val="Strong"/>
    <w:basedOn w:val="DefaultParagraphFont"/>
    <w:uiPriority w:val="22"/>
    <w:rsid w:val="001401F3"/>
    <w:rPr>
      <w:b/>
      <w:bCs/>
    </w:rPr>
  </w:style>
  <w:style w:type="paragraph" w:styleId="IntenseQuote">
    <w:name w:val="Intense Quote"/>
    <w:basedOn w:val="Normal"/>
    <w:next w:val="Normal"/>
    <w:link w:val="IntenseQuoteChar"/>
    <w:uiPriority w:val="30"/>
    <w:rsid w:val="001401F3"/>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1401F3"/>
    <w:rPr>
      <w:rFonts w:ascii="Helvetica" w:hAnsi="Helvetica"/>
      <w:b/>
      <w:bCs/>
      <w:i/>
      <w:iCs/>
      <w:color w:val="4F81BD" w:themeColor="accent1"/>
      <w:sz w:val="24"/>
    </w:rPr>
  </w:style>
  <w:style w:type="character" w:styleId="IntenseEmphasis">
    <w:name w:val="Intense Emphasis"/>
    <w:basedOn w:val="DefaultParagraphFont"/>
    <w:uiPriority w:val="21"/>
    <w:rsid w:val="001401F3"/>
    <w:rPr>
      <w:b/>
      <w:bCs/>
      <w:i/>
      <w:iCs/>
      <w:color w:val="4F81BD" w:themeColor="accent1"/>
    </w:rPr>
  </w:style>
  <w:style w:type="character" w:styleId="SubtleReference">
    <w:name w:val="Subtle Reference"/>
    <w:basedOn w:val="DefaultParagraphFont"/>
    <w:uiPriority w:val="31"/>
    <w:rsid w:val="001401F3"/>
    <w:rPr>
      <w:smallCaps/>
      <w:color w:val="C0504D" w:themeColor="accent2"/>
      <w:u w:val="single"/>
    </w:rPr>
  </w:style>
  <w:style w:type="character" w:styleId="BookTitle">
    <w:name w:val="Book Title"/>
    <w:basedOn w:val="DefaultParagraphFont"/>
    <w:uiPriority w:val="33"/>
    <w:rsid w:val="001401F3"/>
    <w:rPr>
      <w:b/>
      <w:bCs/>
      <w:smallCaps/>
      <w:spacing w:val="5"/>
    </w:rPr>
  </w:style>
  <w:style w:type="character" w:styleId="IntenseReference">
    <w:name w:val="Intense Reference"/>
    <w:basedOn w:val="DefaultParagraphFont"/>
    <w:uiPriority w:val="32"/>
    <w:rsid w:val="001401F3"/>
    <w:rPr>
      <w:b/>
      <w:bCs/>
      <w:smallCaps/>
      <w:color w:val="C0504D" w:themeColor="accent2"/>
      <w:spacing w:val="5"/>
      <w:u w:val="single"/>
    </w:rPr>
  </w:style>
  <w:style w:type="character" w:customStyle="1" w:styleId="Heading6Char">
    <w:name w:val="Heading 6 Char"/>
    <w:basedOn w:val="DefaultParagraphFont"/>
    <w:link w:val="Heading6"/>
    <w:uiPriority w:val="9"/>
    <w:rsid w:val="001401F3"/>
    <w:rPr>
      <w:rFonts w:asciiTheme="majorHAnsi" w:eastAsiaTheme="majorEastAsia" w:hAnsiTheme="majorHAnsi" w:cstheme="majorBidi"/>
      <w:i/>
      <w:iCs/>
      <w:color w:val="243F60" w:themeColor="accent1" w:themeShade="7F"/>
      <w:sz w:val="24"/>
    </w:rPr>
  </w:style>
  <w:style w:type="character" w:customStyle="1" w:styleId="Heading7Char">
    <w:name w:val="Heading 7 Char"/>
    <w:basedOn w:val="DefaultParagraphFont"/>
    <w:link w:val="Heading7"/>
    <w:uiPriority w:val="9"/>
    <w:rsid w:val="001401F3"/>
    <w:rPr>
      <w:rFonts w:asciiTheme="majorHAnsi" w:eastAsiaTheme="majorEastAsia" w:hAnsiTheme="majorHAnsi" w:cstheme="majorBidi"/>
      <w:i/>
      <w:iCs/>
      <w:color w:val="404040" w:themeColor="text1" w:themeTint="BF"/>
      <w:sz w:val="24"/>
    </w:rPr>
  </w:style>
  <w:style w:type="character" w:customStyle="1" w:styleId="Heading8Char">
    <w:name w:val="Heading 8 Char"/>
    <w:basedOn w:val="DefaultParagraphFont"/>
    <w:link w:val="Heading8"/>
    <w:uiPriority w:val="9"/>
    <w:semiHidden/>
    <w:rsid w:val="00DD04A3"/>
    <w:rPr>
      <w:rFonts w:asciiTheme="majorHAnsi" w:eastAsiaTheme="majorEastAsia" w:hAnsiTheme="majorHAnsi" w:cstheme="majorBidi"/>
      <w:color w:val="404040" w:themeColor="text1" w:themeTint="BF"/>
    </w:rPr>
  </w:style>
  <w:style w:type="paragraph" w:styleId="Subtitle">
    <w:name w:val="Subtitle"/>
    <w:basedOn w:val="Normal"/>
    <w:next w:val="Normal"/>
    <w:link w:val="SubtitleChar"/>
    <w:uiPriority w:val="11"/>
    <w:rsid w:val="00DD04A3"/>
    <w:pPr>
      <w:numPr>
        <w:ilvl w:val="1"/>
      </w:numPr>
    </w:pPr>
    <w:rPr>
      <w:rFonts w:asciiTheme="majorHAnsi" w:eastAsiaTheme="majorEastAsia" w:hAnsiTheme="majorHAnsi" w:cstheme="majorBidi"/>
      <w:i/>
      <w:iCs/>
      <w:color w:val="4F81BD" w:themeColor="accent1"/>
      <w:spacing w:val="15"/>
      <w:szCs w:val="24"/>
    </w:rPr>
  </w:style>
  <w:style w:type="character" w:customStyle="1" w:styleId="SubtitleChar">
    <w:name w:val="Subtitle Char"/>
    <w:basedOn w:val="DefaultParagraphFont"/>
    <w:link w:val="Subtitle"/>
    <w:uiPriority w:val="11"/>
    <w:rsid w:val="00DD04A3"/>
    <w:rPr>
      <w:rFonts w:asciiTheme="majorHAnsi" w:eastAsiaTheme="majorEastAsia" w:hAnsiTheme="majorHAnsi" w:cstheme="majorBidi"/>
      <w:i/>
      <w:iCs/>
      <w:color w:val="4F81BD" w:themeColor="accent1"/>
      <w:spacing w:val="15"/>
      <w:sz w:val="24"/>
      <w:szCs w:val="24"/>
    </w:rPr>
  </w:style>
  <w:style w:type="paragraph" w:styleId="Title">
    <w:name w:val="Title"/>
    <w:basedOn w:val="Normal"/>
    <w:next w:val="Normal"/>
    <w:link w:val="TitleChar"/>
    <w:uiPriority w:val="10"/>
    <w:rsid w:val="00DD04A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DD04A3"/>
    <w:rPr>
      <w:rFonts w:asciiTheme="majorHAnsi" w:eastAsiaTheme="majorEastAsia" w:hAnsiTheme="majorHAnsi" w:cstheme="majorBidi"/>
      <w:color w:val="17365D" w:themeColor="text2" w:themeShade="BF"/>
      <w:spacing w:val="5"/>
      <w:kern w:val="28"/>
      <w:sz w:val="52"/>
      <w:szCs w:val="52"/>
    </w:rPr>
  </w:style>
  <w:style w:type="character" w:styleId="SubtleEmphasis">
    <w:name w:val="Subtle Emphasis"/>
    <w:basedOn w:val="DefaultParagraphFont"/>
    <w:uiPriority w:val="19"/>
    <w:rsid w:val="00DD04A3"/>
    <w:rPr>
      <w:i/>
      <w:iCs/>
      <w:color w:val="808080" w:themeColor="text1" w:themeTint="7F"/>
    </w:rPr>
  </w:style>
  <w:style w:type="character" w:styleId="Emphasis">
    <w:name w:val="Emphasis"/>
    <w:basedOn w:val="DefaultParagraphFont"/>
    <w:uiPriority w:val="20"/>
    <w:rsid w:val="00DD04A3"/>
    <w:rPr>
      <w:i/>
      <w:iCs/>
    </w:rPr>
  </w:style>
  <w:style w:type="paragraph" w:styleId="ListParagraph">
    <w:name w:val="List Paragraph"/>
    <w:basedOn w:val="Normal"/>
    <w:uiPriority w:val="99"/>
    <w:qFormat/>
    <w:rsid w:val="00F17224"/>
    <w:pPr>
      <w:numPr>
        <w:numId w:val="24"/>
      </w:numPr>
      <w:contextualSpacing/>
    </w:pPr>
    <w:rPr>
      <w:rFonts w:eastAsiaTheme="minorHAnsi" w:cstheme="minorBidi"/>
      <w:szCs w:val="24"/>
    </w:rPr>
  </w:style>
  <w:style w:type="paragraph" w:styleId="Quote">
    <w:name w:val="Quote"/>
    <w:basedOn w:val="Normal"/>
    <w:next w:val="Normal"/>
    <w:link w:val="QuoteChar"/>
    <w:uiPriority w:val="29"/>
    <w:qFormat/>
    <w:rsid w:val="00184C6A"/>
    <w:rPr>
      <w:i/>
      <w:iCs/>
      <w:color w:val="000000" w:themeColor="text1"/>
    </w:rPr>
  </w:style>
  <w:style w:type="character" w:customStyle="1" w:styleId="QuoteChar">
    <w:name w:val="Quote Char"/>
    <w:basedOn w:val="DefaultParagraphFont"/>
    <w:link w:val="Quote"/>
    <w:uiPriority w:val="29"/>
    <w:rsid w:val="00184C6A"/>
    <w:rPr>
      <w:rFonts w:ascii="Arial" w:hAnsi="Arial"/>
      <w:i/>
      <w:iCs/>
      <w:color w:val="000000" w:themeColor="text1"/>
      <w:sz w:val="22"/>
    </w:rPr>
  </w:style>
  <w:style w:type="character" w:customStyle="1" w:styleId="FooterChar">
    <w:name w:val="Footer Char"/>
    <w:basedOn w:val="DefaultParagraphFont"/>
    <w:link w:val="Footer"/>
    <w:rsid w:val="00CA47D3"/>
    <w:rPr>
      <w:rFonts w:ascii="Arial" w:hAnsi="Arial"/>
      <w:sz w:val="22"/>
    </w:rPr>
  </w:style>
  <w:style w:type="table" w:styleId="TableGrid">
    <w:name w:val="Table Grid"/>
    <w:basedOn w:val="TableNormal"/>
    <w:uiPriority w:val="59"/>
    <w:rsid w:val="00CA47D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semiHidden/>
    <w:unhideWhenUsed/>
    <w:rsid w:val="00CA47D3"/>
  </w:style>
  <w:style w:type="paragraph" w:styleId="BalloonText">
    <w:name w:val="Balloon Text"/>
    <w:basedOn w:val="Normal"/>
    <w:link w:val="BalloonTextChar"/>
    <w:uiPriority w:val="99"/>
    <w:semiHidden/>
    <w:unhideWhenUsed/>
    <w:rsid w:val="003D1AC3"/>
    <w:pPr>
      <w:spacing w:after="0"/>
    </w:pPr>
    <w:rPr>
      <w:rFonts w:ascii="Times New Roman" w:hAnsi="Times New Roman"/>
      <w:sz w:val="18"/>
      <w:szCs w:val="18"/>
    </w:rPr>
  </w:style>
  <w:style w:type="character" w:customStyle="1" w:styleId="BalloonTextChar">
    <w:name w:val="Balloon Text Char"/>
    <w:basedOn w:val="DefaultParagraphFont"/>
    <w:link w:val="BalloonText"/>
    <w:uiPriority w:val="99"/>
    <w:semiHidden/>
    <w:rsid w:val="003D1AC3"/>
    <w:rPr>
      <w:rFonts w:ascii="Times New Roman" w:hAnsi="Times New Roman"/>
      <w:sz w:val="18"/>
      <w:szCs w:val="18"/>
    </w:rPr>
  </w:style>
  <w:style w:type="character" w:styleId="CommentReference">
    <w:name w:val="annotation reference"/>
    <w:basedOn w:val="DefaultParagraphFont"/>
    <w:uiPriority w:val="99"/>
    <w:semiHidden/>
    <w:unhideWhenUsed/>
    <w:rsid w:val="00DE2829"/>
    <w:rPr>
      <w:sz w:val="18"/>
      <w:szCs w:val="18"/>
    </w:rPr>
  </w:style>
  <w:style w:type="paragraph" w:styleId="CommentText">
    <w:name w:val="annotation text"/>
    <w:basedOn w:val="Normal"/>
    <w:link w:val="CommentTextChar"/>
    <w:uiPriority w:val="99"/>
    <w:semiHidden/>
    <w:unhideWhenUsed/>
    <w:rsid w:val="00DE2829"/>
    <w:rPr>
      <w:sz w:val="24"/>
      <w:szCs w:val="24"/>
    </w:rPr>
  </w:style>
  <w:style w:type="character" w:customStyle="1" w:styleId="CommentTextChar">
    <w:name w:val="Comment Text Char"/>
    <w:basedOn w:val="DefaultParagraphFont"/>
    <w:link w:val="CommentText"/>
    <w:uiPriority w:val="99"/>
    <w:semiHidden/>
    <w:rsid w:val="00DE2829"/>
    <w:rPr>
      <w:rFonts w:ascii="Arial" w:hAnsi="Arial"/>
      <w:sz w:val="24"/>
      <w:szCs w:val="24"/>
    </w:rPr>
  </w:style>
  <w:style w:type="paragraph" w:styleId="CommentSubject">
    <w:name w:val="annotation subject"/>
    <w:basedOn w:val="CommentText"/>
    <w:next w:val="CommentText"/>
    <w:link w:val="CommentSubjectChar"/>
    <w:uiPriority w:val="99"/>
    <w:semiHidden/>
    <w:unhideWhenUsed/>
    <w:rsid w:val="00DE2829"/>
    <w:rPr>
      <w:b/>
      <w:bCs/>
      <w:sz w:val="20"/>
      <w:szCs w:val="20"/>
    </w:rPr>
  </w:style>
  <w:style w:type="character" w:customStyle="1" w:styleId="CommentSubjectChar">
    <w:name w:val="Comment Subject Char"/>
    <w:basedOn w:val="CommentTextChar"/>
    <w:link w:val="CommentSubject"/>
    <w:uiPriority w:val="99"/>
    <w:semiHidden/>
    <w:rsid w:val="00DE2829"/>
    <w:rPr>
      <w:rFonts w:ascii="Arial" w:hAnsi="Arial"/>
      <w:b/>
      <w:bCs/>
      <w:sz w:val="24"/>
      <w:szCs w:val="24"/>
    </w:rPr>
  </w:style>
  <w:style w:type="paragraph" w:styleId="Caption">
    <w:name w:val="caption"/>
    <w:basedOn w:val="Normal"/>
    <w:next w:val="Normal"/>
    <w:uiPriority w:val="35"/>
    <w:unhideWhenUsed/>
    <w:qFormat/>
    <w:rsid w:val="00FD04C2"/>
    <w:pPr>
      <w:spacing w:after="200"/>
    </w:pPr>
    <w:rPr>
      <w:i/>
      <w:iCs/>
      <w:color w:val="1F497D" w:themeColor="text2"/>
      <w:sz w:val="18"/>
      <w:szCs w:val="18"/>
    </w:rPr>
  </w:style>
  <w:style w:type="character" w:styleId="FollowedHyperlink">
    <w:name w:val="FollowedHyperlink"/>
    <w:basedOn w:val="DefaultParagraphFont"/>
    <w:uiPriority w:val="99"/>
    <w:semiHidden/>
    <w:unhideWhenUsed/>
    <w:rsid w:val="00FD04C2"/>
    <w:rPr>
      <w:color w:val="800080" w:themeColor="followedHyperlink"/>
      <w:u w:val="single"/>
    </w:rPr>
  </w:style>
  <w:style w:type="paragraph" w:styleId="NormalWeb">
    <w:name w:val="Normal (Web)"/>
    <w:basedOn w:val="Normal"/>
    <w:uiPriority w:val="99"/>
    <w:unhideWhenUsed/>
    <w:rsid w:val="004D71B6"/>
    <w:pPr>
      <w:spacing w:before="100" w:beforeAutospacing="1" w:after="100" w:afterAutospacing="1"/>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96066608">
      <w:bodyDiv w:val="1"/>
      <w:marLeft w:val="0"/>
      <w:marRight w:val="0"/>
      <w:marTop w:val="0"/>
      <w:marBottom w:val="0"/>
      <w:divBdr>
        <w:top w:val="none" w:sz="0" w:space="0" w:color="auto"/>
        <w:left w:val="none" w:sz="0" w:space="0" w:color="auto"/>
        <w:bottom w:val="none" w:sz="0" w:space="0" w:color="auto"/>
        <w:right w:val="none" w:sz="0" w:space="0" w:color="auto"/>
      </w:divBdr>
    </w:div>
    <w:div w:id="1102535656">
      <w:bodyDiv w:val="1"/>
      <w:marLeft w:val="0"/>
      <w:marRight w:val="0"/>
      <w:marTop w:val="0"/>
      <w:marBottom w:val="0"/>
      <w:divBdr>
        <w:top w:val="none" w:sz="0" w:space="0" w:color="auto"/>
        <w:left w:val="none" w:sz="0" w:space="0" w:color="auto"/>
        <w:bottom w:val="none" w:sz="0" w:space="0" w:color="auto"/>
        <w:right w:val="none" w:sz="0" w:space="0" w:color="auto"/>
      </w:divBdr>
    </w:div>
    <w:div w:id="157666531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commons.wikimedia.org/wiki/File:Nardostachys_grandiflora_DC..jpg"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s://commons.wikimedia.org/wiki/File:Nardostachys_grandiflora_DC..jpg"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tiff"/><Relationship Id="rId5" Type="http://schemas.openxmlformats.org/officeDocument/2006/relationships/webSettings" Target="webSettings.xml"/><Relationship Id="rId10" Type="http://schemas.openxmlformats.org/officeDocument/2006/relationships/hyperlink" Target="http://indian-scientists.padakshep.org/subjectareas/chemical-sciences/chem-bhatnagar-prize-winners/asima-chatterjee"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indian-scientists.padakshep.org/subjectareas/chemical-sciences/chem-bhatnagar-prize-winners/asima-chatterjee"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kirstenedwards/Downloads/CTIME_Template_w_Logo_Dated.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7609EBB5-7954-6347-A7EF-D71A4FFDEE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CTIME_Template_w_Logo_Dated.dotx</Template>
  <TotalTime>2</TotalTime>
  <Pages>2</Pages>
  <Words>746</Words>
  <Characters>4254</Characters>
  <Application>Microsoft Office Word</Application>
  <DocSecurity>0</DocSecurity>
  <Lines>35</Lines>
  <Paragraphs>9</Paragraphs>
  <ScaleCrop>false</ScaleCrop>
  <HeadingPairs>
    <vt:vector size="2" baseType="variant">
      <vt:variant>
        <vt:lpstr>Title</vt:lpstr>
      </vt:variant>
      <vt:variant>
        <vt:i4>1</vt:i4>
      </vt:variant>
    </vt:vector>
  </HeadingPairs>
  <TitlesOfParts>
    <vt:vector size="1" baseType="lpstr">
      <vt:lpstr>TE 401 Lesson Plans:  Fall, 1997</vt:lpstr>
    </vt:vector>
  </TitlesOfParts>
  <Company>MSU</Company>
  <LinksUpToDate>false</LinksUpToDate>
  <CharactersWithSpaces>4991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 401 Lesson Plans:  Fall, 1997</dc:title>
  <dc:subject/>
  <dc:creator>Edwards, Kirsten Diane</dc:creator>
  <cp:keywords/>
  <cp:lastModifiedBy>Tompkins, Elizabeth</cp:lastModifiedBy>
  <cp:revision>3</cp:revision>
  <cp:lastPrinted>2017-07-10T19:50:00Z</cp:lastPrinted>
  <dcterms:created xsi:type="dcterms:W3CDTF">2019-08-29T01:00:00Z</dcterms:created>
  <dcterms:modified xsi:type="dcterms:W3CDTF">2019-09-04T14:41:00Z</dcterms:modified>
</cp:coreProperties>
</file>